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3FDB" w:rsidRDefault="00F73FDB" w:rsidP="00F73FD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THRESSHER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F73FDB" w:rsidRDefault="00F73FDB" w:rsidP="00F73FD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73FDB" w:rsidRDefault="00F73FDB" w:rsidP="00F73FD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73FDB" w:rsidRDefault="00F73FDB" w:rsidP="00F73FD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Nov.1418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Brentwood,</w:t>
      </w:r>
    </w:p>
    <w:p w:rsidR="00F73FDB" w:rsidRDefault="00F73FDB" w:rsidP="00F73FD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Essex, into the lands held by the late Joan </w:t>
      </w:r>
      <w:proofErr w:type="spellStart"/>
      <w:r>
        <w:rPr>
          <w:rFonts w:ascii="Times New Roman" w:hAnsi="Times New Roman" w:cs="Times New Roman"/>
          <w:sz w:val="24"/>
          <w:szCs w:val="24"/>
        </w:rPr>
        <w:t>Assheburnham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F73FDB" w:rsidRDefault="00F73FDB" w:rsidP="00F73FD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341AAF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21-52)</w:t>
      </w:r>
    </w:p>
    <w:p w:rsidR="00F73FDB" w:rsidRDefault="00F73FDB" w:rsidP="00F73FD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73FDB" w:rsidRDefault="00F73FDB" w:rsidP="00F73FD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F73FDB" w:rsidRDefault="00F73FDB" w:rsidP="00F73FD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October 2015</w:t>
      </w:r>
      <w:bookmarkStart w:id="0" w:name="_GoBack"/>
      <w:bookmarkEnd w:id="0"/>
    </w:p>
    <w:sectPr w:rsidR="00DD5B8A" w:rsidRPr="00F73F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3FDB" w:rsidRDefault="00F73FDB" w:rsidP="00564E3C">
      <w:pPr>
        <w:spacing w:after="0" w:line="240" w:lineRule="auto"/>
      </w:pPr>
      <w:r>
        <w:separator/>
      </w:r>
    </w:p>
  </w:endnote>
  <w:endnote w:type="continuationSeparator" w:id="0">
    <w:p w:rsidR="00F73FDB" w:rsidRDefault="00F73FD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F73FDB">
      <w:rPr>
        <w:rFonts w:ascii="Times New Roman" w:hAnsi="Times New Roman" w:cs="Times New Roman"/>
        <w:noProof/>
        <w:sz w:val="24"/>
        <w:szCs w:val="24"/>
      </w:rPr>
      <w:t>17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3FDB" w:rsidRDefault="00F73FDB" w:rsidP="00564E3C">
      <w:pPr>
        <w:spacing w:after="0" w:line="240" w:lineRule="auto"/>
      </w:pPr>
      <w:r>
        <w:separator/>
      </w:r>
    </w:p>
  </w:footnote>
  <w:footnote w:type="continuationSeparator" w:id="0">
    <w:p w:rsidR="00F73FDB" w:rsidRDefault="00F73FDB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FDB"/>
    <w:rsid w:val="00372DC6"/>
    <w:rsid w:val="00564E3C"/>
    <w:rsid w:val="0064591D"/>
    <w:rsid w:val="00DD5B8A"/>
    <w:rsid w:val="00EB41B8"/>
    <w:rsid w:val="00F14DE1"/>
    <w:rsid w:val="00F73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A18926"/>
  <w15:chartTrackingRefBased/>
  <w15:docId w15:val="{96272331-158F-4720-95DC-6ECA27E2A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F73FD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2015-10-17T10:30:00Z</dcterms:created>
  <dcterms:modified xsi:type="dcterms:W3CDTF">2015-10-17T10:31:00Z</dcterms:modified>
</cp:coreProperties>
</file>